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87E0" w14:textId="41FEBFEE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458D13C7" w:rsidR="00477CD5" w:rsidRDefault="008A6D24" w:rsidP="003E4579">
            <w:pPr>
              <w:pStyle w:val="TableText"/>
            </w:pPr>
            <w:r>
              <w:t xml:space="preserve">Reply </w:t>
            </w:r>
            <w:r w:rsidR="009C41AA" w:rsidRPr="009C41AA">
              <w:t xml:space="preserve">LS </w:t>
            </w:r>
            <w:r w:rsidRPr="008A6D24">
              <w:t>on Clarification on GST attribute Energy Efficiency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25EBC09E" w:rsidR="009C41AA" w:rsidRDefault="008A6D24" w:rsidP="009C41AA">
            <w:pPr>
              <w:pStyle w:val="TableText"/>
            </w:pPr>
            <w:r>
              <w:t>NRG#22</w:t>
            </w:r>
          </w:p>
        </w:tc>
        <w:tc>
          <w:tcPr>
            <w:tcW w:w="3228" w:type="dxa"/>
          </w:tcPr>
          <w:p w14:paraId="5EFAE664" w14:textId="40885105" w:rsidR="009C41AA" w:rsidRDefault="009C41AA" w:rsidP="009C41AA">
            <w:pPr>
              <w:pStyle w:val="TableText"/>
            </w:pPr>
            <w:r w:rsidRPr="00F96CFD">
              <w:t>2024-0</w:t>
            </w:r>
            <w:r w:rsidR="008A6D24">
              <w:t>6</w:t>
            </w:r>
            <w:r w:rsidRPr="00F96CFD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5A6566F0" w14:textId="4644AF33" w:rsidR="009C41AA" w:rsidRDefault="008A6D24" w:rsidP="009C41AA">
            <w:pPr>
              <w:pStyle w:val="TableText"/>
            </w:pPr>
            <w:r>
              <w:t>GSMA HQ, London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58E78361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277250D4" w14:textId="15C2181A" w:rsidR="00477CD5" w:rsidRDefault="009C41AA" w:rsidP="003E4579">
            <w:pPr>
              <w:pStyle w:val="TableText"/>
            </w:pPr>
            <w:r w:rsidRPr="009C41AA">
              <w:t>2024-0</w:t>
            </w:r>
            <w:r w:rsidR="008A6D24">
              <w:t>6</w:t>
            </w:r>
            <w:r w:rsidRPr="009C41AA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679396A7" w14:textId="72DA4EDF" w:rsidR="00477CD5" w:rsidRDefault="008A6D24" w:rsidP="003E4579">
            <w:pPr>
              <w:pStyle w:val="TableText"/>
            </w:pPr>
            <w:r>
              <w:t>Alessio Casati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236242EF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:rsidRPr="00AC1E41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1974E9C6" w14:textId="5DC0D173" w:rsidR="008A6D24" w:rsidRPr="00AC1E41" w:rsidRDefault="009C41AA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To:  3GPP SA5</w:t>
            </w:r>
          </w:p>
          <w:p w14:paraId="16A4C7BB" w14:textId="6DF2DF7E" w:rsidR="00FB337E" w:rsidRPr="00AC1E41" w:rsidRDefault="008A6D24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C</w:t>
            </w:r>
            <w:r w:rsidR="009C41AA" w:rsidRPr="00AC1E41">
              <w:rPr>
                <w:lang w:val="fr-FR"/>
              </w:rPr>
              <w:t>C: 3GPP SA</w:t>
            </w:r>
          </w:p>
        </w:tc>
      </w:tr>
    </w:tbl>
    <w:p w14:paraId="242EA034" w14:textId="77777777" w:rsidR="00D5160D" w:rsidRPr="00AC1E41" w:rsidRDefault="00D5160D" w:rsidP="00D5160D">
      <w:pPr>
        <w:pStyle w:val="NormalParagraph"/>
        <w:rPr>
          <w:lang w:val="fr-FR"/>
        </w:rPr>
      </w:pPr>
    </w:p>
    <w:p w14:paraId="3606F3C1" w14:textId="77777777" w:rsidR="00D5160D" w:rsidRPr="00AC1E41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fr-FR" w:eastAsia="en-US"/>
        </w:rPr>
      </w:pPr>
      <w:r w:rsidRPr="00AC1E41">
        <w:rPr>
          <w:lang w:val="fr-FR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64A82816" w:rsidR="007B505C" w:rsidRDefault="00AC1E41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 xml:space="preserve">The </w:t>
      </w:r>
      <w:r w:rsidR="007B505C" w:rsidRPr="0F0B3089">
        <w:rPr>
          <w:rFonts w:eastAsia="Arial" w:cs="Arial"/>
        </w:rPr>
        <w:t xml:space="preserve">GSMA </w:t>
      </w:r>
      <w:proofErr w:type="gramStart"/>
      <w:r w:rsidR="008A6D24">
        <w:rPr>
          <w:rFonts w:eastAsia="Arial" w:cs="Arial"/>
        </w:rPr>
        <w:t xml:space="preserve">NRG  </w:t>
      </w:r>
      <w:r>
        <w:rPr>
          <w:rFonts w:eastAsia="Arial" w:cs="Arial"/>
        </w:rPr>
        <w:t>would</w:t>
      </w:r>
      <w:proofErr w:type="gramEnd"/>
      <w:r>
        <w:rPr>
          <w:rFonts w:eastAsia="Arial" w:cs="Arial"/>
        </w:rPr>
        <w:t xml:space="preserve"> like to </w:t>
      </w:r>
      <w:r w:rsidR="008A6D24">
        <w:rPr>
          <w:rFonts w:eastAsia="Arial" w:cs="Arial"/>
        </w:rPr>
        <w:t xml:space="preserve">thank 3GPP SA5 for their </w:t>
      </w:r>
      <w:r w:rsidR="008A6D24" w:rsidRPr="008A6D24">
        <w:rPr>
          <w:rFonts w:eastAsia="Arial" w:cs="Arial"/>
        </w:rPr>
        <w:t xml:space="preserve">LS on Clarification on </w:t>
      </w:r>
      <w:r w:rsidRPr="008A6D24">
        <w:rPr>
          <w:rFonts w:eastAsia="Arial" w:cs="Arial"/>
        </w:rPr>
        <w:t xml:space="preserve">Energy Efficiency </w:t>
      </w:r>
      <w:r w:rsidR="008A6D24" w:rsidRPr="008A6D24">
        <w:rPr>
          <w:rFonts w:eastAsia="Arial" w:cs="Arial"/>
        </w:rPr>
        <w:t>GST attribute</w:t>
      </w:r>
      <w:r w:rsidR="008A6D24">
        <w:rPr>
          <w:rFonts w:eastAsia="Arial" w:cs="Arial"/>
        </w:rPr>
        <w:t>.</w:t>
      </w:r>
    </w:p>
    <w:p w14:paraId="24389B38" w14:textId="19EDB017" w:rsidR="008A6D24" w:rsidRDefault="008A6D24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>GSMA NRG would like to provide the following answer to 3GPP SA5 Questions:</w:t>
      </w:r>
    </w:p>
    <w:p w14:paraId="4322776A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2D3C5E9F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12E37898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#1</w:t>
      </w:r>
      <w:r w:rsidRPr="00FF298E">
        <w:rPr>
          <w:rFonts w:cs="Arial"/>
        </w:rPr>
        <w:t xml:space="preserve">: Whether this attribute is to be used by the NSP to advertise its capabilities for support of </w:t>
      </w:r>
      <w:r w:rsidRPr="00FF298E">
        <w:rPr>
          <w:rFonts w:cs="Arial"/>
          <w:lang w:val="en-US"/>
        </w:rPr>
        <w:t xml:space="preserve">Energy Efficiency </w:t>
      </w:r>
      <w:r w:rsidRPr="00FF298E">
        <w:rPr>
          <w:rFonts w:cs="Arial"/>
        </w:rPr>
        <w:t>KPI to the NSC?</w:t>
      </w:r>
    </w:p>
    <w:p w14:paraId="40CE15DA" w14:textId="0ED6DB23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>
        <w:rPr>
          <w:rFonts w:cs="Arial"/>
        </w:rPr>
        <w:t>Yes, this is the intention</w:t>
      </w:r>
      <w:r w:rsidR="00AC1E41">
        <w:rPr>
          <w:rFonts w:cs="Arial"/>
        </w:rPr>
        <w:t xml:space="preserve">. An </w:t>
      </w:r>
      <w:r w:rsidR="00B974A1">
        <w:rPr>
          <w:rFonts w:cs="Arial"/>
        </w:rPr>
        <w:t xml:space="preserve">NSP </w:t>
      </w:r>
      <w:r w:rsidR="00AC1E41">
        <w:rPr>
          <w:rFonts w:cs="Arial"/>
        </w:rPr>
        <w:t xml:space="preserve">can use </w:t>
      </w:r>
      <w:r w:rsidR="00B974A1">
        <w:rPr>
          <w:rFonts w:cs="Arial"/>
        </w:rPr>
        <w:t xml:space="preserve">this attribute </w:t>
      </w:r>
      <w:r w:rsidR="00AC1E41">
        <w:rPr>
          <w:rFonts w:cs="Arial"/>
        </w:rPr>
        <w:t xml:space="preserve">as an </w:t>
      </w:r>
      <w:r w:rsidR="00B974A1">
        <w:rPr>
          <w:rFonts w:cs="Arial"/>
        </w:rPr>
        <w:t>indication that the NS supports measurement of the Energy Efficiency KPI. How this is exposed to the NSC by the NSP is up to 3GPP SA5 to decide.</w:t>
      </w:r>
    </w:p>
    <w:p w14:paraId="6BE1D8C1" w14:textId="6C1DBF6D" w:rsidR="00FF298E" w:rsidRPr="00FF298E" w:rsidRDefault="00FF298E" w:rsidP="00FF298E">
      <w:pPr>
        <w:ind w:left="-360"/>
        <w:rPr>
          <w:rFonts w:cs="Arial"/>
        </w:rPr>
      </w:pPr>
    </w:p>
    <w:p w14:paraId="2E38ED23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#2</w:t>
      </w:r>
      <w:r w:rsidRPr="00FF298E">
        <w:rPr>
          <w:rFonts w:cs="Arial"/>
        </w:rPr>
        <w:t xml:space="preserve">: What is the relationship between the attribute “Energy Efficiency” value and potential support of multiple Energy Efficiency KPIs. </w:t>
      </w:r>
    </w:p>
    <w:p w14:paraId="4FC5BE54" w14:textId="6C3451F4" w:rsidR="00FF298E" w:rsidRDefault="00FF298E" w:rsidP="00FF298E">
      <w:pPr>
        <w:ind w:left="-360"/>
        <w:rPr>
          <w:rFonts w:cs="Arial"/>
        </w:rPr>
      </w:pPr>
      <w:r>
        <w:rPr>
          <w:rFonts w:cs="Arial"/>
        </w:rPr>
        <w:t xml:space="preserve">Example: </w:t>
      </w:r>
    </w:p>
    <w:p w14:paraId="702387E3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any KPIs (“yes” if a KPI is supported, “no” if none of the KPIs supported), </w:t>
      </w:r>
    </w:p>
    <w:p w14:paraId="1E20F478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all KPIs (“yes” if all KPIs supported, “no” if only a sub-set of KPIs supported), </w:t>
      </w:r>
    </w:p>
    <w:p w14:paraId="714F73BC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granular values for support of a sub-set of KPIs (way to express which KPIs are supported/to be supported), </w:t>
      </w:r>
    </w:p>
    <w:p w14:paraId="1017F2D4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target KPI value (expected/target value of a particular KPI), target values for each KPI, </w:t>
      </w:r>
    </w:p>
    <w:p w14:paraId="01CB687D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>other interpretations.</w:t>
      </w:r>
    </w:p>
    <w:p w14:paraId="27D0A39C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56F5741E" w14:textId="62B76F7E" w:rsidR="00FF298E" w:rsidRPr="00B974A1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 w:rsidR="00B974A1" w:rsidRPr="00B974A1">
        <w:rPr>
          <w:rFonts w:cs="Arial"/>
        </w:rPr>
        <w:t xml:space="preserve">This </w:t>
      </w:r>
      <w:r w:rsidR="00B974A1">
        <w:rPr>
          <w:rFonts w:cs="Arial"/>
        </w:rPr>
        <w:t>attri</w:t>
      </w:r>
      <w:r w:rsidR="00B974A1" w:rsidRPr="00B974A1">
        <w:rPr>
          <w:rFonts w:cs="Arial"/>
        </w:rPr>
        <w:t xml:space="preserve">bute </w:t>
      </w:r>
      <w:r w:rsidR="00AC1E41">
        <w:rPr>
          <w:rFonts w:cs="Arial"/>
        </w:rPr>
        <w:t>simply</w:t>
      </w:r>
      <w:r w:rsidR="00AC1E41" w:rsidRPr="00B974A1">
        <w:rPr>
          <w:rFonts w:cs="Arial"/>
        </w:rPr>
        <w:t xml:space="preserve"> </w:t>
      </w:r>
      <w:r w:rsidR="00B974A1" w:rsidRPr="00B974A1">
        <w:rPr>
          <w:rFonts w:cs="Arial"/>
        </w:rPr>
        <w:t xml:space="preserve">indicates </w:t>
      </w:r>
      <w:r w:rsidR="00B974A1">
        <w:rPr>
          <w:rFonts w:cs="Arial"/>
        </w:rPr>
        <w:t xml:space="preserve">the </w:t>
      </w:r>
      <w:r w:rsidR="00B974A1" w:rsidRPr="00B974A1">
        <w:rPr>
          <w:rFonts w:cs="Arial"/>
        </w:rPr>
        <w:t>support</w:t>
      </w:r>
      <w:r w:rsidR="001C4399">
        <w:rPr>
          <w:rFonts w:cs="Arial"/>
        </w:rPr>
        <w:t xml:space="preserve"> (or no support)</w:t>
      </w:r>
      <w:r w:rsidR="00B974A1" w:rsidRPr="00B974A1">
        <w:rPr>
          <w:rFonts w:cs="Arial"/>
        </w:rPr>
        <w:t xml:space="preserve"> of the Energy efficiency KPI</w:t>
      </w:r>
      <w:r w:rsidR="001C4399">
        <w:rPr>
          <w:rFonts w:cs="Arial"/>
        </w:rPr>
        <w:t>. The attribute can take one of these allowed values are</w:t>
      </w:r>
      <w:r w:rsidR="001C4399" w:rsidRPr="00B974A1">
        <w:rPr>
          <w:rFonts w:cs="Arial"/>
        </w:rPr>
        <w:t xml:space="preserve"> </w:t>
      </w:r>
      <w:r w:rsidR="00B974A1" w:rsidRPr="00B974A1">
        <w:rPr>
          <w:rFonts w:cs="Arial"/>
        </w:rPr>
        <w:t>(</w:t>
      </w:r>
      <w:r w:rsidR="00AC1E41">
        <w:rPr>
          <w:rFonts w:cs="Arial"/>
        </w:rPr>
        <w:t>Supported</w:t>
      </w:r>
      <w:r w:rsidR="00B974A1" w:rsidRPr="00B974A1">
        <w:rPr>
          <w:rFonts w:cs="Arial"/>
        </w:rPr>
        <w:t>/No</w:t>
      </w:r>
      <w:r w:rsidR="00AC1E41">
        <w:rPr>
          <w:rFonts w:cs="Arial"/>
        </w:rPr>
        <w:t>t Supported</w:t>
      </w:r>
      <w:r w:rsidR="00B974A1" w:rsidRPr="00B974A1">
        <w:rPr>
          <w:rFonts w:cs="Arial"/>
        </w:rPr>
        <w:t>)</w:t>
      </w:r>
      <w:r w:rsidR="00B974A1">
        <w:rPr>
          <w:rFonts w:cs="Arial"/>
        </w:rPr>
        <w:t>. GSMA welcome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input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on whether a more elaborate At</w:t>
      </w:r>
      <w:r w:rsidR="001C4399">
        <w:rPr>
          <w:rFonts w:cs="Arial"/>
        </w:rPr>
        <w:t>t</w:t>
      </w:r>
      <w:r w:rsidR="00B974A1">
        <w:rPr>
          <w:rFonts w:cs="Arial"/>
        </w:rPr>
        <w:t>ribute should be specified.</w:t>
      </w:r>
    </w:p>
    <w:p w14:paraId="3B7D74C5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6A993719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 xml:space="preserve">GSMA </w:t>
      </w:r>
      <w:r w:rsidR="008A6D24">
        <w:rPr>
          <w:rFonts w:eastAsia="Arial" w:cs="Arial"/>
        </w:rPr>
        <w:t>NR</w:t>
      </w:r>
      <w:r w:rsidRPr="0F0B3089">
        <w:rPr>
          <w:rFonts w:eastAsia="Arial" w:cs="Arial"/>
        </w:rPr>
        <w:t>G kindly ask 3GPP</w:t>
      </w:r>
      <w:r>
        <w:rPr>
          <w:rFonts w:eastAsia="Arial" w:cs="Arial"/>
        </w:rPr>
        <w:t xml:space="preserve"> </w:t>
      </w:r>
      <w:r w:rsidR="008A6D24">
        <w:rPr>
          <w:rFonts w:eastAsia="Arial" w:cs="Arial"/>
        </w:rPr>
        <w:t xml:space="preserve">SA5 </w:t>
      </w:r>
      <w:r w:rsidRPr="0F0B3089">
        <w:rPr>
          <w:rFonts w:eastAsia="Arial" w:cs="Arial"/>
        </w:rPr>
        <w:t>to take the above into consideration</w:t>
      </w:r>
      <w:r w:rsidR="00B974A1">
        <w:rPr>
          <w:rFonts w:eastAsia="Arial" w:cs="Arial"/>
        </w:rPr>
        <w:t xml:space="preserve"> and to provide any necessary further feedback on this attribute</w:t>
      </w:r>
      <w:r w:rsidRPr="0F0B3089">
        <w:rPr>
          <w:rFonts w:eastAsia="Arial" w:cs="Arial"/>
        </w:rPr>
        <w:t>.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bookmarkEnd w:id="4"/>
    <w:bookmarkEnd w:id="5"/>
    <w:bookmarkEnd w:id="6"/>
    <w:p w14:paraId="36A1467A" w14:textId="78AEC5E8" w:rsidR="00F14715" w:rsidRDefault="008A6D24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NRG#23 October 2024</w:t>
      </w:r>
    </w:p>
    <w:p w14:paraId="4407045B" w14:textId="6E7DD31B" w:rsidR="00B974A1" w:rsidRPr="0076499A" w:rsidRDefault="00B974A1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</w:p>
    <w:sectPr w:rsidR="00B974A1" w:rsidRPr="0076499A" w:rsidSect="003200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BA8A" w14:textId="77777777" w:rsidR="00D31CE7" w:rsidRDefault="00D31CE7">
      <w:pPr>
        <w:spacing w:before="0"/>
      </w:pPr>
      <w:r>
        <w:separator/>
      </w:r>
    </w:p>
    <w:p w14:paraId="6D1D455A" w14:textId="77777777" w:rsidR="00D31CE7" w:rsidRDefault="00D31CE7"/>
  </w:endnote>
  <w:endnote w:type="continuationSeparator" w:id="0">
    <w:p w14:paraId="24E904E4" w14:textId="77777777" w:rsidR="00D31CE7" w:rsidRDefault="00D31CE7">
      <w:pPr>
        <w:spacing w:before="0"/>
      </w:pPr>
      <w:r>
        <w:continuationSeparator/>
      </w:r>
    </w:p>
    <w:p w14:paraId="1A6D5E85" w14:textId="77777777" w:rsidR="00D31CE7" w:rsidRDefault="00D31C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2092" w14:textId="3305335B" w:rsidR="006A54C4" w:rsidRDefault="006A5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05D7633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9E6469">
      <w:fldChar w:fldCharType="begin"/>
    </w:r>
    <w:r w:rsidR="009E6469">
      <w:instrText xml:space="preserve"> NUMPAGES  </w:instrText>
    </w:r>
    <w:r w:rsidR="009E6469">
      <w:fldChar w:fldCharType="separate"/>
    </w:r>
    <w:r w:rsidR="00C74543">
      <w:rPr>
        <w:noProof/>
      </w:rPr>
      <w:t>3</w:t>
    </w:r>
    <w:r w:rsidR="009E646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06C67" w14:textId="0FCB5061" w:rsidR="006A54C4" w:rsidRDefault="006A5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15614" w14:textId="77777777" w:rsidR="00D31CE7" w:rsidRDefault="00D31CE7" w:rsidP="009527C9">
      <w:pPr>
        <w:spacing w:before="0"/>
      </w:pPr>
      <w:r>
        <w:separator/>
      </w:r>
    </w:p>
  </w:footnote>
  <w:footnote w:type="continuationSeparator" w:id="0">
    <w:p w14:paraId="2F339E4E" w14:textId="77777777" w:rsidR="00D31CE7" w:rsidRDefault="00D31CE7" w:rsidP="009527C9">
      <w:pPr>
        <w:spacing w:before="0"/>
      </w:pPr>
      <w:r>
        <w:continuationSeparator/>
      </w:r>
    </w:p>
  </w:footnote>
  <w:footnote w:type="continuationNotice" w:id="1">
    <w:p w14:paraId="2419E65C" w14:textId="77777777" w:rsidR="00D31CE7" w:rsidRDefault="00D31CE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45971BD"/>
    <w:multiLevelType w:val="hybridMultilevel"/>
    <w:tmpl w:val="D7C64BF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4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5"/>
  </w:num>
  <w:num w:numId="15" w16cid:durableId="741489937">
    <w:abstractNumId w:val="16"/>
  </w:num>
  <w:num w:numId="16" w16cid:durableId="1366634257">
    <w:abstractNumId w:val="4"/>
  </w:num>
  <w:num w:numId="17" w16cid:durableId="1875339346">
    <w:abstractNumId w:val="14"/>
  </w:num>
  <w:num w:numId="18" w16cid:durableId="13388124">
    <w:abstractNumId w:val="14"/>
  </w:num>
  <w:num w:numId="19" w16cid:durableId="1639066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47E19"/>
    <w:rsid w:val="00163998"/>
    <w:rsid w:val="00165872"/>
    <w:rsid w:val="00176186"/>
    <w:rsid w:val="0018002B"/>
    <w:rsid w:val="001C439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A54C4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659CE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6D24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9E6469"/>
    <w:rsid w:val="00A01934"/>
    <w:rsid w:val="00A315A9"/>
    <w:rsid w:val="00A3630F"/>
    <w:rsid w:val="00A50E7A"/>
    <w:rsid w:val="00A66939"/>
    <w:rsid w:val="00A777F1"/>
    <w:rsid w:val="00A80A25"/>
    <w:rsid w:val="00A91734"/>
    <w:rsid w:val="00A95E1E"/>
    <w:rsid w:val="00A95FF2"/>
    <w:rsid w:val="00AA4C56"/>
    <w:rsid w:val="00AB695F"/>
    <w:rsid w:val="00AC1E41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974A1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A7B3C"/>
    <w:rsid w:val="00CB219E"/>
    <w:rsid w:val="00CB4912"/>
    <w:rsid w:val="00CD535E"/>
    <w:rsid w:val="00CE1C2A"/>
    <w:rsid w:val="00CE4204"/>
    <w:rsid w:val="00D31CE7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85370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98E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C1E41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1C4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439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4399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399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2</Pages>
  <Words>323</Words>
  <Characters>1846</Characters>
  <Application>Microsoft Office Word</Application>
  <DocSecurity>4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Nokia-merger revisions</cp:lastModifiedBy>
  <cp:revision>2</cp:revision>
  <cp:lastPrinted>2012-07-13T09:11:00Z</cp:lastPrinted>
  <dcterms:created xsi:type="dcterms:W3CDTF">2024-06-19T03:03:00Z</dcterms:created>
  <dcterms:modified xsi:type="dcterms:W3CDTF">2024-06-19T03:03:00Z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